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DD" w:rsidRDefault="00B222DD" w:rsidP="00FB0573">
      <w:pPr>
        <w:spacing w:line="360" w:lineRule="auto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Пояснювальна записка </w:t>
      </w:r>
    </w:p>
    <w:p w:rsidR="00B222DD" w:rsidRDefault="00B222DD" w:rsidP="00FB0573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Даний цифровий ресурс розроблено відповідно до програми Українська література для загальноосвітніх навчальних закладів 5-12 класи. Міністерство освіти і науки України, Л. П. Шабельникова, Р. В. Мовчан – К., Ірпінь: Перун, 2005 та підручника М. П. Ткачук, М . М. Сулима, В. Л. Смілянська,                   В. І. Сулима. – К.: Освіта, 2009. – 416 с.; іл.</w:t>
      </w:r>
    </w:p>
    <w:p w:rsidR="00B222DD" w:rsidRDefault="00B222DD" w:rsidP="00FB0573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Презентація  познайомить учнів із життям і творчістю українських поетів-романтиків, допоможе опрацювати ідейно-художній зміст поезій.</w:t>
      </w:r>
    </w:p>
    <w:p w:rsidR="00B222DD" w:rsidRDefault="00B222DD" w:rsidP="00FB0573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 матимуть змогу прослухати романси на вірші українських поетів-романтиків у виконанні відомих співаків.</w:t>
      </w:r>
    </w:p>
    <w:p w:rsidR="00B222DD" w:rsidRDefault="00B222DD" w:rsidP="00FB0573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Використання цифрового ресурсу активізує процес сприймання інформації, який буде більш яскравим, образним, емоційним, а також сприятиме реалізації естетичної функції навчання.</w:t>
      </w:r>
    </w:p>
    <w:p w:rsidR="00B222DD" w:rsidRDefault="00B222DD" w:rsidP="00FB0573">
      <w:pPr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Електронний матеріал, виконаний у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>
        <w:rPr>
          <w:rFonts w:ascii="Times New Roman" w:hAnsi="Times New Roman" w:cs="Times New Roman"/>
          <w:sz w:val="28"/>
          <w:szCs w:val="28"/>
          <w:lang w:val="uk-UA"/>
        </w:rPr>
        <w:t>, можна використовувати під час вивчення навчального матеріалу з української літератури у 9 класі</w:t>
      </w:r>
    </w:p>
    <w:sectPr w:rsidR="00B222DD" w:rsidSect="00FB057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11AA"/>
    <w:rsid w:val="00300C31"/>
    <w:rsid w:val="003B14F7"/>
    <w:rsid w:val="003D377C"/>
    <w:rsid w:val="00B222DD"/>
    <w:rsid w:val="00B41D25"/>
    <w:rsid w:val="00B63E5D"/>
    <w:rsid w:val="00C111AA"/>
    <w:rsid w:val="00FB0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1AA"/>
    <w:pPr>
      <w:spacing w:after="200" w:line="276" w:lineRule="auto"/>
    </w:pPr>
    <w:rPr>
      <w:rFonts w:cs="Calibri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04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140</Words>
  <Characters>800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2016-02-03T08:43:00Z</dcterms:created>
  <dcterms:modified xsi:type="dcterms:W3CDTF">2016-02-03T13:44:00Z</dcterms:modified>
</cp:coreProperties>
</file>